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F45EE0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 w:rsidRPr="00DE0DC3">
              <w:rPr>
                <w:rFonts w:cs="Calibri"/>
                <w:b/>
                <w:bCs/>
                <w:sz w:val="14"/>
                <w:szCs w:val="14"/>
              </w:rPr>
              <w:t>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F45EE0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F45EE0" w:rsidP="00287C3B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F45EE0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F45EE0" w:rsidP="00287C3B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F45EE0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1381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F45EE0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F45EE0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F45EE0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F45EE0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F45EE0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F45EE0" w:rsidP="00287C3B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F45EE0" w:rsidP="00287C3B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F45EE0" w:rsidP="00287C3B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CF2383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CF2383" w:rsidRPr="00061ABB" w:rsidRDefault="00F45EE0" w:rsidP="00F54CF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F2383" w:rsidRPr="00061ABB" w:rsidRDefault="00F45EE0" w:rsidP="00F54CF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F2383" w:rsidRPr="00061ABB" w:rsidRDefault="00F45EE0" w:rsidP="00F54CF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CF2383" w:rsidRPr="00061ABB" w:rsidRDefault="00F45EE0" w:rsidP="00F54CF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F2383" w:rsidRPr="00061ABB" w:rsidRDefault="00F45EE0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CF2383" w:rsidRPr="00061ABB" w:rsidRDefault="00F45EE0" w:rsidP="00F54CF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F2383" w:rsidRPr="00061ABB" w:rsidRDefault="00F45EE0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F2383" w:rsidRPr="00061ABB" w:rsidRDefault="00F45EE0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F2383" w:rsidRPr="00061ABB" w:rsidRDefault="00F45EE0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F2383" w:rsidRPr="00061ABB" w:rsidRDefault="00F45EE0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E2EC3" w:rsidRPr="00DE0DC3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F45EE0" w:rsidP="00E673D6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F45EE0" w:rsidP="00E673D6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F45EE0" w:rsidP="00E673D6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F45EE0" w:rsidP="008D021B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DISAVANZO DI AMMINISTRAZIONE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F45EE0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F45EE0" w:rsidP="00E673D6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F45EE0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F45EE0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F45EE0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F45EE0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2EC3" w:rsidRPr="00061ABB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F45EE0" w:rsidP="00E673D6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F45EE0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F45EE0" w:rsidP="00E673D6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F45EE0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F45EE0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F45EE0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F45EE0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F45EE0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F45EE0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F45EE0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223218" w:rsidRPr="00061ABB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223218" w:rsidRPr="00061ABB" w:rsidRDefault="00F45EE0" w:rsidP="00E673D6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223218" w:rsidRPr="00061ABB" w:rsidRDefault="00F45EE0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223218" w:rsidRPr="00061ABB" w:rsidRDefault="00F45EE0" w:rsidP="00E673D6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223218" w:rsidRPr="00061ABB" w:rsidRDefault="00F45EE0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223218" w:rsidRPr="00061ABB" w:rsidRDefault="00F45EE0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223218" w:rsidRPr="00061ABB" w:rsidRDefault="00F45EE0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223218" w:rsidRPr="00061ABB" w:rsidRDefault="00F45EE0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223218" w:rsidRPr="00061ABB" w:rsidRDefault="00F45EE0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223218" w:rsidRPr="00061ABB" w:rsidRDefault="00F45EE0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223218" w:rsidRPr="00061ABB" w:rsidRDefault="00F45EE0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F45EE0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F45EE0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F45EE0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F45EE0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F45EE0" w:rsidP="00F0398A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F45EE0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876.850,98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di competenza</w:t>
            </w:r>
          </w:p>
          <w:p w:rsidR="00D84457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cui già impegnato</w:t>
            </w:r>
          </w:p>
          <w:p w:rsidR="00D84457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cui fondo pluriennale vincolato</w:t>
            </w:r>
          </w:p>
          <w:p w:rsidR="00A415C6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>
              <w:rPr>
                <w:rFonts w:cs="Calibri"/>
                <w:bCs/>
                <w:sz w:val="14"/>
                <w:szCs w:val="14"/>
              </w:rPr>
              <w:t>previsione</w:t>
            </w:r>
            <w:proofErr w:type="gramEnd"/>
            <w:r>
              <w:rPr>
                <w:rFonts w:cs="Calibri"/>
                <w:bCs/>
                <w:sz w:val="14"/>
                <w:szCs w:val="14"/>
              </w:rPr>
              <w:t xml:space="preserve">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2.185.595,34</w:t>
            </w:r>
          </w:p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7B4C2A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2.903.098,39</w:t>
            </w:r>
          </w:p>
        </w:tc>
        <w:tc>
          <w:tcPr>
            <w:tcW w:w="1417" w:type="dxa"/>
            <w:shd w:val="clear" w:color="auto" w:fill="auto"/>
          </w:tcPr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2.124.080,14</w:t>
            </w:r>
          </w:p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110.802,02</w:t>
            </w:r>
          </w:p>
          <w:p w:rsidR="00D84457" w:rsidRDefault="00F45EE0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A415C6" w:rsidRPr="00DE0DC3" w:rsidRDefault="00F45EE0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2.946.540,45</w:t>
            </w:r>
          </w:p>
        </w:tc>
        <w:tc>
          <w:tcPr>
            <w:tcW w:w="1418" w:type="dxa"/>
            <w:shd w:val="clear" w:color="auto" w:fill="auto"/>
          </w:tcPr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2.073.664,54</w:t>
            </w:r>
          </w:p>
          <w:p w:rsidR="001728E8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1.329,80</w:t>
            </w:r>
          </w:p>
          <w:p w:rsidR="001728E8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2.066.645,54</w:t>
            </w:r>
          </w:p>
          <w:p w:rsidR="001728E8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F45EE0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F45EE0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F45EE0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F45EE0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F45EE0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F45EE0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F45EE0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F45EE0" w:rsidP="00F0398A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F45EE0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413.607,55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di competenza</w:t>
            </w:r>
          </w:p>
          <w:p w:rsidR="00D84457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cui già impegnato</w:t>
            </w:r>
          </w:p>
          <w:p w:rsidR="00D84457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cui fondo pluriennale vincolato</w:t>
            </w:r>
          </w:p>
          <w:p w:rsidR="00A415C6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>
              <w:rPr>
                <w:rFonts w:cs="Calibri"/>
                <w:bCs/>
                <w:sz w:val="14"/>
                <w:szCs w:val="14"/>
              </w:rPr>
              <w:t>previsione</w:t>
            </w:r>
            <w:proofErr w:type="gramEnd"/>
            <w:r>
              <w:rPr>
                <w:rFonts w:cs="Calibri"/>
                <w:bCs/>
                <w:sz w:val="14"/>
                <w:szCs w:val="14"/>
              </w:rPr>
              <w:t xml:space="preserve">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1.266.207,06</w:t>
            </w:r>
          </w:p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7B4C2A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1.344.129,58</w:t>
            </w:r>
          </w:p>
        </w:tc>
        <w:tc>
          <w:tcPr>
            <w:tcW w:w="1417" w:type="dxa"/>
            <w:shd w:val="clear" w:color="auto" w:fill="auto"/>
          </w:tcPr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792.700,86</w:t>
            </w:r>
          </w:p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134.615,21</w:t>
            </w:r>
          </w:p>
          <w:p w:rsidR="00D84457" w:rsidRDefault="00F45EE0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A415C6" w:rsidRPr="00DE0DC3" w:rsidRDefault="00F45EE0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1.206.308,41</w:t>
            </w:r>
          </w:p>
        </w:tc>
        <w:tc>
          <w:tcPr>
            <w:tcW w:w="1418" w:type="dxa"/>
            <w:shd w:val="clear" w:color="auto" w:fill="auto"/>
          </w:tcPr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42.566,00</w:t>
            </w:r>
          </w:p>
          <w:p w:rsidR="001728E8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36.566,00</w:t>
            </w:r>
          </w:p>
          <w:p w:rsidR="001728E8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F45EE0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F45EE0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F45EE0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F45EE0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F45EE0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F45EE0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F45EE0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F45EE0" w:rsidP="00F0398A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F45EE0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di competenza</w:t>
            </w:r>
          </w:p>
          <w:p w:rsidR="00D84457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cui già impegnato</w:t>
            </w:r>
          </w:p>
          <w:p w:rsidR="00D84457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cui fondo pluriennale vincolato</w:t>
            </w:r>
          </w:p>
          <w:p w:rsidR="00A415C6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>
              <w:rPr>
                <w:rFonts w:cs="Calibri"/>
                <w:bCs/>
                <w:sz w:val="14"/>
                <w:szCs w:val="14"/>
              </w:rPr>
              <w:t>previsione</w:t>
            </w:r>
            <w:proofErr w:type="gramEnd"/>
            <w:r>
              <w:rPr>
                <w:rFonts w:cs="Calibri"/>
                <w:bCs/>
                <w:sz w:val="14"/>
                <w:szCs w:val="14"/>
              </w:rPr>
              <w:t xml:space="preserve">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159.092,00</w:t>
            </w:r>
          </w:p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7B4C2A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159.092,00</w:t>
            </w:r>
          </w:p>
        </w:tc>
        <w:tc>
          <w:tcPr>
            <w:tcW w:w="1417" w:type="dxa"/>
            <w:shd w:val="clear" w:color="auto" w:fill="auto"/>
          </w:tcPr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162.579,17</w:t>
            </w:r>
          </w:p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F45EE0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A415C6" w:rsidRPr="00DE0DC3" w:rsidRDefault="00F45EE0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162.579,17</w:t>
            </w:r>
          </w:p>
        </w:tc>
        <w:tc>
          <w:tcPr>
            <w:tcW w:w="1418" w:type="dxa"/>
            <w:shd w:val="clear" w:color="auto" w:fill="auto"/>
          </w:tcPr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169.458,60</w:t>
            </w:r>
          </w:p>
          <w:p w:rsidR="001728E8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176.477,60</w:t>
            </w:r>
          </w:p>
          <w:p w:rsidR="001728E8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F45EE0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F45EE0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F45EE0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F45EE0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F45EE0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F45EE0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F45EE0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F45EE0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F45EE0" w:rsidP="00F0398A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F45EE0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USCITE PER CONTO TERZI E PARTITE DI GIRO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81.408,87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di competenza</w:t>
            </w:r>
          </w:p>
          <w:p w:rsidR="00D84457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cui già impegnato</w:t>
            </w:r>
          </w:p>
          <w:p w:rsidR="00D84457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cui fondo pluriennale vincolato</w:t>
            </w:r>
          </w:p>
          <w:p w:rsidR="00A415C6" w:rsidRPr="00DE0DC3" w:rsidRDefault="00F45EE0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>
              <w:rPr>
                <w:rFonts w:cs="Calibri"/>
                <w:bCs/>
                <w:sz w:val="14"/>
                <w:szCs w:val="14"/>
              </w:rPr>
              <w:t>previsione</w:t>
            </w:r>
            <w:proofErr w:type="gramEnd"/>
            <w:r>
              <w:rPr>
                <w:rFonts w:cs="Calibri"/>
                <w:bCs/>
                <w:sz w:val="14"/>
                <w:szCs w:val="14"/>
              </w:rPr>
              <w:t xml:space="preserve">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7B4C2A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455.717,62</w:t>
            </w:r>
          </w:p>
        </w:tc>
        <w:tc>
          <w:tcPr>
            <w:tcW w:w="1417" w:type="dxa"/>
            <w:shd w:val="clear" w:color="auto" w:fill="auto"/>
          </w:tcPr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D84457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F45EE0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A415C6" w:rsidRPr="00DE0DC3" w:rsidRDefault="00F45EE0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510.408,87</w:t>
            </w:r>
          </w:p>
        </w:tc>
        <w:tc>
          <w:tcPr>
            <w:tcW w:w="1418" w:type="dxa"/>
            <w:shd w:val="clear" w:color="auto" w:fill="auto"/>
          </w:tcPr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1728E8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1728E8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326,00</w:t>
            </w:r>
          </w:p>
          <w:p w:rsidR="001728E8" w:rsidRPr="00DE0DC3" w:rsidRDefault="00F45EE0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F45EE0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F45EE0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F45EE0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F45EE0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F45EE0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BFBFBF"/>
          </w:tcPr>
          <w:p w:rsidR="00933E64" w:rsidRPr="00DE0DC3" w:rsidRDefault="00F45EE0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TITOLI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1.371.867,40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F45EE0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933E64" w:rsidRPr="00DE0DC3" w:rsidRDefault="00F45EE0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già impegnato</w:t>
            </w:r>
          </w:p>
          <w:p w:rsidR="00933E64" w:rsidRDefault="00F45EE0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fondo pluriennale vincolato</w:t>
            </w:r>
          </w:p>
          <w:p w:rsidR="00BD2C80" w:rsidRPr="00DE0DC3" w:rsidRDefault="00F45EE0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4.039.894,40</w:t>
            </w:r>
          </w:p>
          <w:p w:rsidR="00933E6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4F2709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3.508.360,17</w:t>
            </w:r>
          </w:p>
          <w:p w:rsidR="00933E6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245.417,23</w:t>
            </w:r>
          </w:p>
          <w:p w:rsidR="00933E64" w:rsidRDefault="00F45EE0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BD2C80" w:rsidRPr="00DE0DC3" w:rsidRDefault="00F45EE0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4.825.836,90</w:t>
            </w:r>
          </w:p>
        </w:tc>
        <w:tc>
          <w:tcPr>
            <w:tcW w:w="1418" w:type="dxa"/>
            <w:shd w:val="clear" w:color="auto" w:fill="BFBFBF"/>
          </w:tcPr>
          <w:p w:rsidR="00933E64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2.714.689,14</w:t>
            </w:r>
          </w:p>
          <w:p w:rsidR="00810BE4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1.329,80</w:t>
            </w:r>
          </w:p>
          <w:p w:rsidR="00810BE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2.708.689,14</w:t>
            </w:r>
          </w:p>
          <w:p w:rsidR="00810BE4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326,00</w:t>
            </w:r>
          </w:p>
          <w:p w:rsidR="00810BE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F45EE0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BFBFBF"/>
          </w:tcPr>
          <w:p w:rsidR="00933E64" w:rsidRPr="00DE0DC3" w:rsidRDefault="00F45EE0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GENERALE DELLE SPESE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1.371.867,40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F45EE0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933E64" w:rsidRPr="00DE0DC3" w:rsidRDefault="00F45EE0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già impegnato</w:t>
            </w:r>
          </w:p>
          <w:p w:rsidR="00933E64" w:rsidRDefault="00F45EE0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fondo pluriennale vincolato</w:t>
            </w:r>
          </w:p>
          <w:p w:rsidR="00BD2C80" w:rsidRPr="00DE0DC3" w:rsidRDefault="00F45EE0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4.039.894,40</w:t>
            </w:r>
          </w:p>
          <w:p w:rsidR="00933E6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4F2709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3.508.360,17</w:t>
            </w:r>
          </w:p>
          <w:p w:rsidR="00933E6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245.417,23</w:t>
            </w:r>
          </w:p>
          <w:p w:rsidR="00933E64" w:rsidRDefault="00F45EE0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BD2C80" w:rsidRPr="00DE0DC3" w:rsidRDefault="00F45EE0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4.825.836,90</w:t>
            </w:r>
          </w:p>
        </w:tc>
        <w:tc>
          <w:tcPr>
            <w:tcW w:w="1418" w:type="dxa"/>
            <w:shd w:val="clear" w:color="auto" w:fill="BFBFBF"/>
          </w:tcPr>
          <w:p w:rsidR="00933E64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2.714.689,14</w:t>
            </w:r>
          </w:p>
          <w:p w:rsidR="00810BE4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1.329,80</w:t>
            </w:r>
          </w:p>
          <w:p w:rsidR="00810BE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2.708.689,14</w:t>
            </w:r>
          </w:p>
          <w:p w:rsidR="00810BE4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326,00</w:t>
            </w:r>
          </w:p>
          <w:p w:rsidR="00810BE4" w:rsidRPr="00DE0DC3" w:rsidRDefault="00F45EE0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F45EE0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F45EE0" w:rsidRDefault="00F45EE0"/>
    <w:sectPr w:rsidR="00F45EE0" w:rsidSect="005F2FDD">
      <w:headerReference w:type="default" r:id="rId6"/>
      <w:pgSz w:w="16838" w:h="11906" w:orient="landscape" w:code="9"/>
      <w:pgMar w:top="1134" w:right="1418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EE0" w:rsidRDefault="00F45EE0">
      <w:r>
        <w:separator/>
      </w:r>
    </w:p>
  </w:endnote>
  <w:endnote w:type="continuationSeparator" w:id="0">
    <w:p w:rsidR="00F45EE0" w:rsidRDefault="00F4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EE0" w:rsidRDefault="00F45EE0">
      <w:r>
        <w:separator/>
      </w:r>
    </w:p>
  </w:footnote>
  <w:footnote w:type="continuationSeparator" w:id="0">
    <w:p w:rsidR="00F45EE0" w:rsidRDefault="00F45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B6582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Default="00F45EE0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>BILANCIO DI PREVISIONE</w:t>
          </w:r>
        </w:p>
        <w:p w:rsidR="00B6582E" w:rsidRDefault="00F45EE0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RIEPILOGO GENERALE DELLE SPESE PER TITOLI</w:t>
          </w:r>
        </w:p>
      </w:tc>
    </w:tr>
    <w:tr w:rsidR="00B6582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Pr="00A50A8D" w:rsidRDefault="00F45EE0" w:rsidP="008C3019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AD6B41">
            <w:rPr>
              <w:rFonts w:cs="Calibri"/>
              <w:b/>
              <w:bCs/>
              <w:noProof/>
              <w:sz w:val="12"/>
              <w:szCs w:val="12"/>
            </w:rPr>
            <w:t>1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4E711D" w:rsidRDefault="00F45EE0" w:rsidP="00B6582E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629"/>
    <w:rsid w:val="004C4E90"/>
    <w:rsid w:val="00535BCA"/>
    <w:rsid w:val="005F2FDD"/>
    <w:rsid w:val="00AD6B41"/>
    <w:rsid w:val="00BE3A3E"/>
    <w:rsid w:val="00C41629"/>
    <w:rsid w:val="00F45EE0"/>
    <w:rsid w:val="00FC7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B7D508-9DC4-4035-9155-325691BB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2019-03-13T08:30:00Z</dcterms:created>
  <dcterms:modified xsi:type="dcterms:W3CDTF">2019-03-13T08:30:00Z</dcterms:modified>
</cp:coreProperties>
</file>